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6CF" w:rsidRDefault="001E06CF" w:rsidP="00617728">
      <w:pPr>
        <w:pStyle w:val="NoSpacing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r w:rsidRPr="00A7266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П</w:t>
      </w:r>
      <w:r>
        <w:rPr>
          <w:rFonts w:ascii="Times New Roman" w:hAnsi="Times New Roman"/>
          <w:b/>
          <w:sz w:val="28"/>
          <w:szCs w:val="28"/>
          <w:lang w:val="kk-KZ"/>
        </w:rPr>
        <w:t>әнді оқуға байланысты арналған әдістемелік нұсқаулар</w:t>
      </w:r>
      <w:bookmarkEnd w:id="0"/>
    </w:p>
    <w:p w:rsidR="001E06CF" w:rsidRPr="00617728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E06CF" w:rsidRPr="009C1530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617728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 xml:space="preserve"> Модерннен кейінгі уақыттағы </w:t>
      </w:r>
      <w:r w:rsidRPr="00617728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тарихы сана мен тарихи ғылым.Шартты белгілерді пайдалана отырып, тақырып бойынша тірек конспектілерін құрастыру.Ғылыми тарихи білімнің негізгілері бойынша бақылау сұрақтарына жауап дайындаңыз.</w:t>
      </w:r>
      <w:r w:rsidRPr="0061772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Жаппай тарихи санаға тарихи білімнің  әсер ету тетіктерін ашыңыздар. Модерннен кейінгі ахуалда ғылыми тарихтың  міндеттерін анықтаңыздар.Сөздікті пайдалана отырып тмына ұғымдарға анықтама беріңіздер: модерннен кейінгі кезең, тарихи сана, микро және макро тарих, ғылыми тарихи білім.</w:t>
      </w:r>
    </w:p>
    <w:p w:rsidR="001E06CF" w:rsidRPr="00154939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A7266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kk-KZ"/>
        </w:rPr>
        <w:t xml:space="preserve"> Тарихи процесс теориясы құрылысының қағидаттары. Тарихи процесс теориясыныңт қағидаттарын сипаттайтын кесте құрастырыңыздар.Тарихи процесс, тарихи зерттеу , тарихи ғылым сияқты негізгі ұғымдармен сөздік жұмысын жүргізіңіздір. Тақырып бойынша семинар сабақтың сұрақтарына белсенді дайындалыңыздар. </w:t>
      </w:r>
    </w:p>
    <w:p w:rsidR="001E06CF" w:rsidRPr="00CD46C1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154939">
        <w:rPr>
          <w:rFonts w:ascii="Times New Roman" w:hAnsi="Times New Roman"/>
          <w:sz w:val="28"/>
          <w:szCs w:val="28"/>
          <w:lang w:val="kk-KZ"/>
        </w:rPr>
        <w:t>3.</w:t>
      </w:r>
      <w:r w:rsidRPr="00154939">
        <w:rPr>
          <w:rFonts w:ascii="Times New Roman" w:hAnsi="Times New Roman"/>
          <w:sz w:val="28"/>
          <w:szCs w:val="28"/>
          <w:lang w:val="kk-KZ"/>
        </w:rPr>
        <w:tab/>
        <w:t>М. Блок</w:t>
      </w:r>
      <w:r>
        <w:rPr>
          <w:rFonts w:ascii="Times New Roman" w:hAnsi="Times New Roman"/>
          <w:sz w:val="28"/>
          <w:szCs w:val="28"/>
          <w:lang w:val="kk-KZ"/>
        </w:rPr>
        <w:t xml:space="preserve">тың </w:t>
      </w:r>
      <w:r w:rsidRPr="00154939">
        <w:rPr>
          <w:rFonts w:ascii="Times New Roman" w:hAnsi="Times New Roman"/>
          <w:sz w:val="28"/>
          <w:szCs w:val="28"/>
          <w:lang w:val="kk-KZ"/>
        </w:rPr>
        <w:t xml:space="preserve"> «Апология истории или ремесло историка» </w:t>
      </w:r>
      <w:r>
        <w:rPr>
          <w:rFonts w:ascii="Times New Roman" w:hAnsi="Times New Roman"/>
          <w:sz w:val="28"/>
          <w:szCs w:val="28"/>
          <w:lang w:val="kk-KZ"/>
        </w:rPr>
        <w:t>жұмысы бойынша конспект құрастырып, келесі сұрақтарға жауап дайындаңыздар.</w:t>
      </w:r>
    </w:p>
    <w:p w:rsidR="001E06CF" w:rsidRPr="00CD46C1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Тариз дегеніміз?, тарихтағы адамның ролі, тарихи уақыт және тарихи бақылау дегеніміз не? </w:t>
      </w:r>
    </w:p>
    <w:p w:rsidR="001E06CF" w:rsidRPr="00CD46C1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CD46C1">
        <w:rPr>
          <w:rFonts w:ascii="Times New Roman" w:hAnsi="Times New Roman"/>
          <w:sz w:val="28"/>
          <w:szCs w:val="28"/>
          <w:lang w:val="kk-KZ"/>
        </w:rPr>
        <w:t>4.</w:t>
      </w:r>
      <w:r>
        <w:rPr>
          <w:rFonts w:ascii="Times New Roman" w:hAnsi="Times New Roman"/>
          <w:sz w:val="28"/>
          <w:szCs w:val="28"/>
          <w:lang w:val="kk-KZ"/>
        </w:rPr>
        <w:t>Тарихи әдістің дамуы және оның негізгі қағидаттары.</w:t>
      </w:r>
      <w:r w:rsidRPr="00CD46C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Тақырыптың мазмұн бойынша толық жоспар құрастырыңыздар. Жоспар бойынша , әсіресе генезис және тарихи зерттеудің негізгі әдістеріне көңіл бөліңіздер.</w:t>
      </w:r>
    </w:p>
    <w:p w:rsidR="001E06CF" w:rsidRPr="00040A77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040A77">
        <w:rPr>
          <w:rFonts w:ascii="Times New Roman" w:hAnsi="Times New Roman"/>
          <w:sz w:val="28"/>
          <w:szCs w:val="28"/>
          <w:lang w:val="kk-KZ"/>
        </w:rPr>
        <w:t>5.</w:t>
      </w:r>
      <w:r>
        <w:rPr>
          <w:rFonts w:ascii="Times New Roman" w:hAnsi="Times New Roman"/>
          <w:sz w:val="28"/>
          <w:szCs w:val="28"/>
          <w:lang w:val="kk-KZ"/>
        </w:rPr>
        <w:t>Дереккөздерді сынға алу элементтері. Келесі дереккөздерді пайдалану бойынша салыстырмалы кесте құрастырыңыздар.Олар: мемуарлық әдебиеттер, саяси публистистика, ақпарат құралдары, статистика, әдеби және ауызша дереккөздер. Кесте бойынша әңгімелесу және қорытынд жасаңыздар.</w:t>
      </w:r>
      <w:r w:rsidRPr="00040A77">
        <w:rPr>
          <w:rFonts w:ascii="Times New Roman" w:hAnsi="Times New Roman"/>
          <w:sz w:val="28"/>
          <w:szCs w:val="28"/>
          <w:lang w:val="kk-KZ"/>
        </w:rPr>
        <w:t xml:space="preserve"> Провести по таблице собеседование и сделать выводы. </w:t>
      </w:r>
    </w:p>
    <w:p w:rsidR="001E06CF" w:rsidRPr="00040A77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A72664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  <w:lang w:val="kk-KZ"/>
        </w:rPr>
        <w:t xml:space="preserve"> Тарихи зерттеулерге әсер ететін ойлар. Екі мәселе бойынша конспект құрастырыңыздар: тарихи ғылымның теориясы және тарихтың заңдары немесе әлеуметтік заңдылық. Тприхи зерттеуге әсер ететін негізгі ойларды сипаттатын негіздегі жазба жұмыстарын жазыңыздар.</w:t>
      </w:r>
    </w:p>
    <w:p w:rsidR="001E06CF" w:rsidRPr="00A16A6B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040A77">
        <w:rPr>
          <w:rFonts w:ascii="Times New Roman" w:hAnsi="Times New Roman"/>
          <w:sz w:val="28"/>
          <w:szCs w:val="28"/>
          <w:lang w:val="kk-KZ"/>
        </w:rPr>
        <w:t>7.</w:t>
      </w:r>
      <w:r>
        <w:rPr>
          <w:rFonts w:ascii="Times New Roman" w:hAnsi="Times New Roman"/>
          <w:sz w:val="28"/>
          <w:szCs w:val="28"/>
          <w:lang w:val="kk-KZ"/>
        </w:rPr>
        <w:t xml:space="preserve"> Тарихи нақтылығтың сараптамасы. Тақырып бойынша глоссарий және  2-3  белгілі тарихи оқиғаларды негізге ала отырып, тақырып бойынша талдау құрастырыңыздар.</w:t>
      </w:r>
    </w:p>
    <w:p w:rsidR="001E06CF" w:rsidRPr="00A16A6B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A16A6B">
        <w:rPr>
          <w:rFonts w:ascii="Times New Roman" w:hAnsi="Times New Roman"/>
          <w:sz w:val="28"/>
          <w:szCs w:val="28"/>
          <w:lang w:val="kk-KZ"/>
        </w:rPr>
        <w:t>8.</w:t>
      </w:r>
      <w:r>
        <w:rPr>
          <w:rFonts w:ascii="Times New Roman" w:hAnsi="Times New Roman"/>
          <w:sz w:val="28"/>
          <w:szCs w:val="28"/>
          <w:lang w:val="kk-KZ"/>
        </w:rPr>
        <w:t xml:space="preserve"> Тарихи айғақ, тарихи ғылымдағы шындық мәселесі. Тақырып бойынша магистранттар  дәлелді түрде 2-3 жаттығу құрастырыңыздар. Пікірсайыс барысында айғақтар(дәлелдер) арасындағы байланыс қандай екені , ғылыми теорияның анықтығы орынд түрде пайдалану керек.</w:t>
      </w:r>
    </w:p>
    <w:p w:rsidR="001E06CF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1E66B3">
        <w:rPr>
          <w:rFonts w:ascii="Times New Roman" w:hAnsi="Times New Roman"/>
          <w:sz w:val="28"/>
          <w:szCs w:val="28"/>
          <w:lang w:val="kk-KZ"/>
        </w:rPr>
        <w:t>9.</w:t>
      </w:r>
      <w:r>
        <w:rPr>
          <w:rFonts w:ascii="Times New Roman" w:hAnsi="Times New Roman"/>
          <w:sz w:val="28"/>
          <w:szCs w:val="28"/>
          <w:lang w:val="kk-KZ"/>
        </w:rPr>
        <w:t xml:space="preserve"> Тарихи зерттеулердегі сандық әдістердің орны. Көне және орта ғасырларда, заманауи, отандық тарихта қолданылған әдістерді кесте бойынша көрсетіңіздер. Тарихи зерттеудегі сандық әдістің орны мен мазмұны туралы әңгімелеп беріңіздер.</w:t>
      </w:r>
    </w:p>
    <w:p w:rsidR="001E06CF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E06CF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E06CF" w:rsidRPr="001E66B3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E06CF" w:rsidRPr="001E66B3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1E66B3">
        <w:rPr>
          <w:rFonts w:ascii="Times New Roman" w:hAnsi="Times New Roman"/>
          <w:sz w:val="28"/>
          <w:szCs w:val="28"/>
          <w:lang w:val="kk-KZ"/>
        </w:rPr>
        <w:t>10.</w:t>
      </w:r>
      <w:r w:rsidRPr="001E66B3">
        <w:rPr>
          <w:rFonts w:ascii="Times New Roman" w:hAnsi="Times New Roman"/>
          <w:sz w:val="28"/>
          <w:szCs w:val="28"/>
          <w:lang w:val="kk-KZ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XVIII </w:t>
      </w:r>
      <w:r>
        <w:rPr>
          <w:rFonts w:ascii="Times New Roman" w:hAnsi="Times New Roman"/>
          <w:sz w:val="28"/>
          <w:szCs w:val="28"/>
          <w:lang w:val="kk-KZ"/>
        </w:rPr>
        <w:t>ғ</w:t>
      </w:r>
      <w:r w:rsidRPr="00A72664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  <w:lang w:val="kk-KZ"/>
        </w:rPr>
        <w:t xml:space="preserve"> рационализмнан  романтизмге дейін.</w:t>
      </w:r>
    </w:p>
    <w:p w:rsidR="001E06CF" w:rsidRPr="008D26F1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Келесі мәселелер бойынша ауызша талқылауға дайындық жүргізу: </w:t>
      </w:r>
      <w:r w:rsidRPr="008D26F1">
        <w:rPr>
          <w:rFonts w:ascii="Times New Roman" w:hAnsi="Times New Roman"/>
          <w:sz w:val="28"/>
          <w:szCs w:val="28"/>
          <w:lang w:val="kk-KZ"/>
        </w:rPr>
        <w:t xml:space="preserve">XVIII </w:t>
      </w:r>
      <w:r>
        <w:rPr>
          <w:rFonts w:ascii="Times New Roman" w:hAnsi="Times New Roman"/>
          <w:sz w:val="28"/>
          <w:szCs w:val="28"/>
          <w:lang w:val="kk-KZ"/>
        </w:rPr>
        <w:t>ғ</w:t>
      </w:r>
      <w:r w:rsidRPr="008D26F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ғылымның дамуы, </w:t>
      </w:r>
      <w:r w:rsidRPr="008D26F1">
        <w:rPr>
          <w:rFonts w:ascii="Times New Roman" w:hAnsi="Times New Roman"/>
          <w:sz w:val="28"/>
          <w:szCs w:val="28"/>
          <w:lang w:val="kk-KZ"/>
        </w:rPr>
        <w:t xml:space="preserve"> XVIII </w:t>
      </w:r>
      <w:r>
        <w:rPr>
          <w:rFonts w:ascii="Times New Roman" w:hAnsi="Times New Roman"/>
          <w:sz w:val="28"/>
          <w:szCs w:val="28"/>
          <w:lang w:val="kk-KZ"/>
        </w:rPr>
        <w:t>ғ</w:t>
      </w:r>
      <w:r w:rsidRPr="008D26F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тарихи көзқарастың қалыптасуы, ағарту дәуірінің тарихшылары, И.Ф.Шиллердің тарихи таным туралы ойлары.</w:t>
      </w:r>
      <w:r w:rsidRPr="008D26F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Көркем әдебиет, портреттер және бейне материалдарды пайдалану ұсынылады .</w:t>
      </w:r>
    </w:p>
    <w:p w:rsidR="001E06CF" w:rsidRPr="00547F82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547F82">
        <w:rPr>
          <w:rFonts w:ascii="Times New Roman" w:hAnsi="Times New Roman"/>
          <w:sz w:val="28"/>
          <w:szCs w:val="28"/>
          <w:lang w:val="kk-KZ"/>
        </w:rPr>
        <w:t>11.</w:t>
      </w:r>
      <w:r w:rsidRPr="00547F82">
        <w:rPr>
          <w:rFonts w:ascii="Times New Roman" w:hAnsi="Times New Roman"/>
          <w:sz w:val="28"/>
          <w:szCs w:val="28"/>
          <w:lang w:val="kk-KZ"/>
        </w:rPr>
        <w:tab/>
        <w:t>XI</w:t>
      </w:r>
      <w:r>
        <w:rPr>
          <w:rFonts w:ascii="Times New Roman" w:hAnsi="Times New Roman"/>
          <w:sz w:val="28"/>
          <w:szCs w:val="28"/>
          <w:lang w:val="kk-KZ"/>
        </w:rPr>
        <w:t>Х</w:t>
      </w:r>
      <w:r w:rsidRPr="00547F8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: тарихылық  пен жарқындық </w:t>
      </w:r>
      <w:r w:rsidRPr="00547F82">
        <w:rPr>
          <w:rFonts w:ascii="Times New Roman" w:hAnsi="Times New Roman"/>
          <w:sz w:val="28"/>
          <w:szCs w:val="28"/>
          <w:lang w:val="kk-KZ"/>
        </w:rPr>
        <w:t xml:space="preserve"> позитивизм – </w:t>
      </w:r>
      <w:r>
        <w:rPr>
          <w:rFonts w:ascii="Times New Roman" w:hAnsi="Times New Roman"/>
          <w:sz w:val="28"/>
          <w:szCs w:val="28"/>
          <w:lang w:val="kk-KZ"/>
        </w:rPr>
        <w:t>қарсыластық әлде ынтымақтастық па?</w:t>
      </w:r>
    </w:p>
    <w:p w:rsidR="001E06CF" w:rsidRPr="00427BB4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Шығармашылық тапсырмаларды орындаңыздар. </w:t>
      </w:r>
      <w:r w:rsidRPr="00547F82">
        <w:rPr>
          <w:rFonts w:ascii="Times New Roman" w:hAnsi="Times New Roman"/>
          <w:sz w:val="28"/>
          <w:szCs w:val="28"/>
          <w:lang w:val="kk-KZ"/>
        </w:rPr>
        <w:t xml:space="preserve">«Credo </w:t>
      </w:r>
      <w:r>
        <w:rPr>
          <w:rFonts w:ascii="Times New Roman" w:hAnsi="Times New Roman"/>
          <w:sz w:val="28"/>
          <w:szCs w:val="28"/>
          <w:lang w:val="kk-KZ"/>
        </w:rPr>
        <w:t>тарихылық</w:t>
      </w:r>
      <w:r w:rsidRPr="00547F82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тақырбына эссе жазыңыздар. Жоспарлы түрде қате</w:t>
      </w:r>
      <w:r w:rsidRPr="00547F8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2-3 мәселе бойынша жаттығулар орындаңыздар</w:t>
      </w:r>
      <w:r w:rsidRPr="00427BB4">
        <w:rPr>
          <w:rFonts w:ascii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27BB4">
        <w:rPr>
          <w:rFonts w:ascii="Times New Roman" w:hAnsi="Times New Roman"/>
          <w:sz w:val="28"/>
          <w:szCs w:val="28"/>
          <w:lang w:val="kk-KZ"/>
        </w:rPr>
        <w:t>XVIII – XIX</w:t>
      </w:r>
      <w:r>
        <w:rPr>
          <w:rFonts w:ascii="Times New Roman" w:hAnsi="Times New Roman"/>
          <w:sz w:val="28"/>
          <w:szCs w:val="28"/>
          <w:lang w:val="kk-KZ"/>
        </w:rPr>
        <w:t xml:space="preserve"> ғ.ғ тарихи ғылымының міндеттері, </w:t>
      </w:r>
      <w:r w:rsidRPr="00427BB4">
        <w:rPr>
          <w:rFonts w:ascii="Times New Roman" w:hAnsi="Times New Roman"/>
          <w:sz w:val="28"/>
          <w:szCs w:val="28"/>
          <w:lang w:val="kk-KZ"/>
        </w:rPr>
        <w:t xml:space="preserve"> XVIII – XIX</w:t>
      </w:r>
      <w:r>
        <w:rPr>
          <w:rFonts w:ascii="Times New Roman" w:hAnsi="Times New Roman"/>
          <w:sz w:val="28"/>
          <w:szCs w:val="28"/>
          <w:lang w:val="kk-KZ"/>
        </w:rPr>
        <w:t>ғ.ғ адамның әлеуметтік жағдайы.</w:t>
      </w:r>
      <w:r w:rsidRPr="00427BB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E06CF" w:rsidRPr="00427BB4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427BB4">
        <w:rPr>
          <w:rFonts w:ascii="Times New Roman" w:hAnsi="Times New Roman"/>
          <w:sz w:val="28"/>
          <w:szCs w:val="28"/>
          <w:lang w:val="kk-KZ"/>
        </w:rPr>
        <w:t>12.</w:t>
      </w:r>
      <w:r w:rsidRPr="00427BB4">
        <w:rPr>
          <w:rFonts w:ascii="Times New Roman" w:hAnsi="Times New Roman"/>
          <w:sz w:val="28"/>
          <w:szCs w:val="28"/>
          <w:lang w:val="kk-KZ"/>
        </w:rPr>
        <w:tab/>
        <w:t xml:space="preserve"> XX </w:t>
      </w:r>
      <w:r>
        <w:rPr>
          <w:rFonts w:ascii="Times New Roman" w:hAnsi="Times New Roman"/>
          <w:sz w:val="28"/>
          <w:szCs w:val="28"/>
          <w:lang w:val="kk-KZ"/>
        </w:rPr>
        <w:t>ғ.ғ</w:t>
      </w:r>
      <w:r w:rsidRPr="00427BB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алуан түрлі пікірден модерннен кейінгі уақытқа .</w:t>
      </w:r>
    </w:p>
    <w:p w:rsidR="001E06CF" w:rsidRPr="00427BB4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Магистранттардың танымдық белсенділіктерін арттыру мақсатында ролдік ойын элементтерін пайдалану арқылы жүзеге асырылады.</w:t>
      </w:r>
      <w:r w:rsidRPr="00427BB4">
        <w:rPr>
          <w:rFonts w:ascii="Helvetica" w:hAnsi="Helvetica" w:cs="Helvetica"/>
          <w:color w:val="555555"/>
          <w:sz w:val="20"/>
          <w:szCs w:val="20"/>
          <w:shd w:val="clear" w:color="auto" w:fill="FFFFFF"/>
          <w:lang w:val="kk-KZ"/>
        </w:rPr>
        <w:t>.</w:t>
      </w:r>
    </w:p>
    <w:p w:rsidR="001E06CF" w:rsidRPr="00427BB4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427BB4">
        <w:rPr>
          <w:rFonts w:ascii="Times New Roman" w:hAnsi="Times New Roman"/>
          <w:sz w:val="28"/>
          <w:szCs w:val="28"/>
          <w:lang w:val="kk-KZ"/>
        </w:rPr>
        <w:t>13.</w:t>
      </w:r>
      <w:r w:rsidRPr="00427BB4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Салыстырмалы – тарихи зерттеу әдісінің мәселелері.</w:t>
      </w:r>
    </w:p>
    <w:p w:rsidR="001E06CF" w:rsidRPr="00154939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Келесі сұрақтар бойынша жазба жұмысына дайындық жүргізу </w:t>
      </w:r>
      <w:r w:rsidRPr="008E26AB">
        <w:rPr>
          <w:rFonts w:ascii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/>
          <w:sz w:val="28"/>
          <w:szCs w:val="28"/>
          <w:lang w:val="kk-KZ"/>
        </w:rPr>
        <w:t>Салыстыру әдісі мен салыстыру тәсілінің айырмашылығы неде</w:t>
      </w:r>
      <w:r w:rsidRPr="008E26AB">
        <w:rPr>
          <w:rFonts w:ascii="Times New Roman" w:hAnsi="Times New Roman"/>
          <w:sz w:val="28"/>
          <w:szCs w:val="28"/>
          <w:lang w:val="kk-KZ"/>
        </w:rPr>
        <w:t xml:space="preserve">? </w:t>
      </w:r>
      <w:r>
        <w:rPr>
          <w:rFonts w:ascii="Times New Roman" w:hAnsi="Times New Roman"/>
          <w:sz w:val="28"/>
          <w:szCs w:val="28"/>
          <w:lang w:val="kk-KZ"/>
        </w:rPr>
        <w:t xml:space="preserve">Тарихи процесстің сатылы теориялық шеңберінде салыстырмалы-тарихи зерттеу қалай іске асырылады </w:t>
      </w:r>
      <w:r w:rsidRPr="008E26AB">
        <w:rPr>
          <w:rFonts w:ascii="Times New Roman" w:hAnsi="Times New Roman"/>
          <w:sz w:val="28"/>
          <w:szCs w:val="28"/>
          <w:lang w:val="kk-KZ"/>
        </w:rPr>
        <w:t xml:space="preserve">? </w:t>
      </w:r>
      <w:r>
        <w:rPr>
          <w:rFonts w:ascii="Times New Roman" w:hAnsi="Times New Roman"/>
          <w:sz w:val="28"/>
          <w:szCs w:val="28"/>
          <w:lang w:val="kk-KZ"/>
        </w:rPr>
        <w:t>Жазбаша жұмсқа дайындалу барысында ғаламтор сайтын пайдалануға болады.</w:t>
      </w:r>
      <w:r w:rsidRPr="008E26A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E06CF" w:rsidRPr="008E26AB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154939">
        <w:rPr>
          <w:rFonts w:ascii="Times New Roman" w:hAnsi="Times New Roman"/>
          <w:sz w:val="28"/>
          <w:szCs w:val="28"/>
          <w:lang w:val="kk-KZ"/>
        </w:rPr>
        <w:t>14.</w:t>
      </w:r>
      <w:r>
        <w:rPr>
          <w:rFonts w:ascii="Times New Roman" w:hAnsi="Times New Roman"/>
          <w:sz w:val="28"/>
          <w:szCs w:val="28"/>
          <w:lang w:val="kk-KZ"/>
        </w:rPr>
        <w:t>Компаративтік деректану:әдістің қолданылуы. Тақырып бойынша бірнеше мәселерді қарастыру және өз нұсқаларыңызды дайындаңыздар. Шығармашылық тапсырмалардың жауаптарына талқылау жасаңыздар.Олардың еі сәттілерін атаңыздар.</w:t>
      </w:r>
      <w:r w:rsidRPr="0015493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E06CF" w:rsidRPr="00A72664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E26AB">
        <w:rPr>
          <w:rFonts w:ascii="Times New Roman" w:hAnsi="Times New Roman"/>
          <w:sz w:val="28"/>
          <w:szCs w:val="28"/>
          <w:lang w:val="kk-KZ"/>
        </w:rPr>
        <w:t>15.</w:t>
      </w:r>
      <w:r>
        <w:rPr>
          <w:rFonts w:ascii="Times New Roman" w:hAnsi="Times New Roman"/>
          <w:sz w:val="28"/>
          <w:szCs w:val="28"/>
          <w:lang w:val="kk-KZ"/>
        </w:rPr>
        <w:t xml:space="preserve"> Қазақстандық тарихнаманың дамуы. Соңғы онжылдықтағы қазақстандық тарихшылардың </w:t>
      </w:r>
      <w:r w:rsidRPr="00591EF8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жұмыстарына талдау жасаңыздар. Қазақстандық тарихнаманың мәселелерін анықтаңыздар, баға беріңіздер.</w:t>
      </w:r>
      <w:r w:rsidRPr="00591EF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E06CF" w:rsidRPr="00A72664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1E06CF" w:rsidRPr="00A72664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1E06CF" w:rsidRPr="00A72664" w:rsidRDefault="001E06CF" w:rsidP="00A726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sectPr w:rsidR="001E06CF" w:rsidRPr="00A72664" w:rsidSect="00E96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664"/>
    <w:rsid w:val="00040A77"/>
    <w:rsid w:val="0004540D"/>
    <w:rsid w:val="00154939"/>
    <w:rsid w:val="001E06CF"/>
    <w:rsid w:val="001E66B3"/>
    <w:rsid w:val="0025633B"/>
    <w:rsid w:val="00256638"/>
    <w:rsid w:val="002C3B9F"/>
    <w:rsid w:val="00427BB4"/>
    <w:rsid w:val="00547F82"/>
    <w:rsid w:val="005537FD"/>
    <w:rsid w:val="00591EF8"/>
    <w:rsid w:val="00602B13"/>
    <w:rsid w:val="00617728"/>
    <w:rsid w:val="006E2C47"/>
    <w:rsid w:val="00703EB4"/>
    <w:rsid w:val="008C11D0"/>
    <w:rsid w:val="008D26F1"/>
    <w:rsid w:val="008E26AB"/>
    <w:rsid w:val="0092545D"/>
    <w:rsid w:val="009C1530"/>
    <w:rsid w:val="009E7507"/>
    <w:rsid w:val="00A16A6B"/>
    <w:rsid w:val="00A72664"/>
    <w:rsid w:val="00AB0359"/>
    <w:rsid w:val="00B57906"/>
    <w:rsid w:val="00CD0DC1"/>
    <w:rsid w:val="00CD46C1"/>
    <w:rsid w:val="00E9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CB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7266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74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2</Pages>
  <Words>613</Words>
  <Characters>3496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2012-10-11T05:42:00Z</dcterms:created>
  <dcterms:modified xsi:type="dcterms:W3CDTF">2013-11-07T06:57:00Z</dcterms:modified>
</cp:coreProperties>
</file>